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D5711" w:rsidRPr="002D5711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Γάντια </w:t>
            </w:r>
          </w:p>
        </w:tc>
      </w:tr>
      <w:tr w:rsidR="002D5711" w:rsidRPr="002D5711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2D5711" w:rsidRPr="002D5711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2D5711" w:rsidRPr="002D5711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D5711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D57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2D57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2D57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2D57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D5711" w:rsidRPr="002D5711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hAnsi="Tahoma" w:cs="Tahoma"/>
                <w:color w:val="000000"/>
                <w:sz w:val="18"/>
                <w:szCs w:val="18"/>
              </w:rPr>
              <w:t>Να είναι μιας χρήσης</w:t>
            </w:r>
          </w:p>
        </w:tc>
        <w:tc>
          <w:tcPr>
            <w:tcW w:w="1080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D5711" w:rsidRPr="002D5711" w:rsidTr="00511306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2D571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Να είναι </w:t>
            </w:r>
            <w:r w:rsidRPr="002D571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Latex</w:t>
            </w:r>
          </w:p>
        </w:tc>
        <w:tc>
          <w:tcPr>
            <w:tcW w:w="1080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2D5711" w:rsidRPr="002D5711" w:rsidTr="00511306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hAnsi="Tahoma" w:cs="Tahoma"/>
                <w:color w:val="000000"/>
                <w:sz w:val="18"/>
                <w:szCs w:val="18"/>
              </w:rPr>
              <w:t>Να μην έχουν πούδρα</w:t>
            </w:r>
          </w:p>
        </w:tc>
        <w:tc>
          <w:tcPr>
            <w:tcW w:w="1080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2D5711" w:rsidRPr="002D5711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2D5711">
              <w:rPr>
                <w:rFonts w:ascii="Tahoma" w:hAnsi="Tahoma" w:cs="Tahoma"/>
                <w:color w:val="000000"/>
                <w:sz w:val="18"/>
                <w:szCs w:val="18"/>
              </w:rPr>
              <w:t xml:space="preserve">Μέγεθος </w:t>
            </w:r>
            <w:r w:rsidRPr="002D5711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S</w:t>
            </w:r>
          </w:p>
        </w:tc>
        <w:tc>
          <w:tcPr>
            <w:tcW w:w="1080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2D5711" w:rsidRPr="002D5711" w:rsidTr="00511306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vAlign w:val="center"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hAnsi="Tahoma" w:cs="Tahoma"/>
                <w:color w:val="000000"/>
                <w:sz w:val="18"/>
                <w:szCs w:val="18"/>
              </w:rPr>
              <w:t>Συσκευασία 100τμχ</w:t>
            </w:r>
          </w:p>
        </w:tc>
        <w:tc>
          <w:tcPr>
            <w:tcW w:w="1080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2D5711" w:rsidRPr="002D5711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6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D5711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D5711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5711" w:rsidRPr="002D5711" w:rsidRDefault="002D5711" w:rsidP="002D571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2D5711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D5711"/>
    <w:rsid w:val="0080302B"/>
    <w:rsid w:val="00B43CAA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707EE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C8BD9CC</Template>
  <TotalTime>0</TotalTime>
  <Pages>1</Pages>
  <Words>46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2025-12-01T08:50:00Z</dcterms:created>
  <dcterms:modified xsi:type="dcterms:W3CDTF">2025-12-01T08:50:00Z</dcterms:modified>
</cp:coreProperties>
</file>